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d769dd5" w14:textId="d769dd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FF400C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FF400C">
        <w:t>1367/2022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FF400C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FF400C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FF400C">
        <w:t>1367/2022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D74F0A" w:rsidRDefault="00433476">
      <w:pPr>
        <w:tabs>
          <w:tab w:val="left" w:pos="709"/>
        </w:tabs>
        <w:ind w:left="708"/>
        <w:jc w:val="both"/>
      </w:pPr>
      <w:r w:rsidRPr="004559F0">
        <w:t>FINA, Regionalni centar Zagreb,</w:t>
      </w:r>
      <w:r w:rsidR="00D74F0A">
        <w:t xml:space="preserve"> </w:t>
      </w:r>
      <w:r w:rsidR="00D74F0A">
        <w:t>Podružnica Karlovac,</w:t>
      </w:r>
      <w:r w:rsidRPr="004559F0">
        <w:t xml:space="preserve"> </w:t>
      </w:r>
      <w:r w:rsidR="00FF400C">
        <w:t>Karlovac</w:t>
      </w:r>
      <w:r w:rsidRPr="004559F0">
        <w:t xml:space="preserve">, </w:t>
      </w:r>
      <w:r w:rsidR="00FF400C">
        <w:t xml:space="preserve">Ul. Pavla </w:t>
      </w:r>
      <w:bookmarkStart w:name="_GoBack" w:id="0"/>
      <w:bookmarkEnd w:id="0"/>
      <w:r w:rsidR="00FF400C">
        <w:t>Vitezovića</w:t>
      </w:r>
      <w:r w:rsidRPr="004559F0">
        <w:t xml:space="preserve">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FF400C" w:rsidP="00FF400C" w:rsidRDefault="00FF400C">
      <w:pPr>
        <w:tabs>
          <w:tab w:val="left" w:pos="709"/>
        </w:tabs>
        <w:ind w:left="1416" w:hanging="707"/>
        <w:jc w:val="both"/>
      </w:pPr>
      <w:r>
        <w:t xml:space="preserve">BRANITELJSKA ZADRUGA KLEK za gospodarenje ribama slatkih (kopnenih) </w:t>
      </w:r>
    </w:p>
    <w:p w:rsidRPr="004559F0" w:rsidR="00FF400C" w:rsidP="00FF400C" w:rsidRDefault="00FF400C">
      <w:pPr>
        <w:tabs>
          <w:tab w:val="left" w:pos="709"/>
        </w:tabs>
        <w:ind w:left="1416" w:hanging="707"/>
        <w:jc w:val="both"/>
      </w:pPr>
      <w:r>
        <w:t>voda, Prve gardijske brigade 2, 47300 Plaški, OIB: 29453578770</w:t>
      </w:r>
    </w:p>
    <w:p w:rsidRPr="004559F0" w:rsidR="006F725E" w:rsidP="00FF400C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lastRenderedPageBreak/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4F0A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  <w:rsid w:val="00FF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F400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F400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F400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F400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F400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0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40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400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40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40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St-1367/2022-3</izvorni_sadrzaj>
    <derivirana_varijabla naziv="DomainObject.Oznaka_1">St-1367/2022-3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travnja 2022.</izvorni_sadrzaj>
    <derivirana_varijabla naziv="DomainObject.Predmet.DatumIzradeOptuznogAkta_1">25. travnja 2022.</derivirana_varijabla>
  </DomainObject.Predmet.DatumIzradeOptuznogAkta>
  <DomainObject.Predmet.DatumIzradeOptuznogAktaFormated>
    <izvorni_sadrzaj>25.4.2022.</izvorni_sadrzaj>
    <derivirana_varijabla naziv="DomainObject.Predmet.DatumIzradeOptuznogAktaFormated_1">25.4.2022.</derivirana_varijabla>
  </DomainObject.Predmet.DatumIzradeOptuznogAktaFormated>
  <DomainObject.Predmet.DatumOsnivanja>
    <izvorni_sadrzaj>25. travnja 2022.</izvorni_sadrzaj>
    <derivirana_varijabla naziv="DomainObject.Predmet.DatumOsnivanja_1">25.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travnja 2022.</izvorni_sadrzaj>
    <derivirana_varijabla naziv="DomainObject.Predmet.DatumPrimitkaOptuznogAkta_1">25.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St-1367/2022</izvorni_sadrzaj>
    <derivirana_varijabla naziv="DomainObject.Predmet.OznakaBroj_1">St-1367/2022</derivirana_varijabla>
  </DomainObject.Predmet.OznakaBroj>
  <DomainObject.Predmet.OznakaBrojOptuznogAkta>
    <izvorni_sadrzaj>04-06-22-2296</izvorni_sadrzaj>
    <derivirana_varijabla naziv="DomainObject.Predmet.OznakaBrojOptuznogAkta_1">04-06-22-2296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KLEK za gospodarenje ribama slatkih (kopnenih) voda</izvorni_sadrzaj>
    <derivirana_varijabla naziv="DomainObject.Predmet.ProtustrankaFormated_1">  BRANITELJSKA ZADRUGA KLEK za gospodarenje ribama slatkih (kopnenih) voda</derivirana_varijabla>
  </DomainObject.Predmet.ProtustrankaFormated>
  <DomainObject.Predmet.ProtustrankaFormatedOIB>
    <izvorni_sadrzaj>  BRANITELJSKA ZADRUGA KLEK za gospodarenje ribama slatkih (kopnenih) voda, OIB 29453578770</izvorni_sadrzaj>
    <derivirana_varijabla naziv="DomainObject.Predmet.ProtustrankaFormatedOIB_1">  BRANITELJSKA ZADRUGA KLEK za gospodarenje ribama slatkih (kopnenih) voda, OIB 29453578770</derivirana_varijabla>
  </DomainObject.Predmet.ProtustrankaFormatedOIB>
  <DomainObject.Predmet.ProtustrankaFormatedWithAdress>
    <izvorni_sadrzaj> BRANITELJSKA ZADRUGA KLEK za gospodarenje ribama slatkih (kopnenih) voda, 1. gardijske brigade 2, 47304 Plaški</izvorni_sadrzaj>
    <derivirana_varijabla naziv="DomainObject.Predmet.ProtustrankaFormatedWithAdress_1"> BRANITELJSKA ZADRUGA KLEK za gospodarenje ribama slatkih (kopnenih) voda, 1. gardijske brigade 2, 47304 Plaški</derivirana_varijabla>
  </DomainObject.Predmet.ProtustrankaFormatedWithAdress>
  <DomainObject.Predmet.ProtustrankaFormatedWithAdressOIB>
    <izvorni_sadrzaj> BRANITELJSKA ZADRUGA KLEK za gospodarenje ribama slatkih (kopnenih) voda, OIB 29453578770, 1. gardijske brigade 2, 47304 Plaški</izvorni_sadrzaj>
    <derivirana_varijabla naziv="DomainObject.Predmet.ProtustrankaFormatedWithAdressOIB_1"> BRANITELJSKA ZADRUGA KLEK za gospodarenje ribama slatkih (kopnenih) voda, OIB 29453578770, 1. gardijske brigade 2, 47304 Plaški</derivirana_varijabla>
  </DomainObject.Predmet.ProtustrankaFormatedWithAdressOIB>
  <DomainObject.Predmet.ProtustrankaWithAdress>
    <izvorni_sadrzaj>BRANITELJSKA ZADRUGA KLEK za gospodarenje ribama slatkih (kopnenih) voda 1. gardijske brigade 2, 47304 Plaški</izvorni_sadrzaj>
    <derivirana_varijabla naziv="DomainObject.Predmet.ProtustrankaWithAdress_1">BRANITELJSKA ZADRUGA KLEK za gospodarenje ribama slatkih (kopnenih) voda 1. gardijske brigade 2, 47304 Plaški</derivirana_varijabla>
  </DomainObject.Predmet.ProtustrankaWithAdress>
  <DomainObject.Predmet.ProtustrankaWithAdressOIB>
    <izvorni_sadrzaj>BRANITELJSKA ZADRUGA KLEK za gospodarenje ribama slatkih (kopnenih) voda, OIB 29453578770, 1. gardijske brigade 2, 47304 Plaški</izvorni_sadrzaj>
    <derivirana_varijabla naziv="DomainObject.Predmet.ProtustrankaWithAdressOIB_1">BRANITELJSKA ZADRUGA KLEK za gospodarenje ribama slatkih (kopnenih) voda, OIB 29453578770, 1. gardijske brigade 2, 47304 Plaški</derivirana_varijabla>
  </DomainObject.Predmet.ProtustrankaWithAdressOIB>
  <DomainObject.Predmet.ProtustrankaNazivFormated>
    <izvorni_sadrzaj>BRANITELJSKA ZADRUGA KLEK za gospodarenje ribama slatkih (kopnenih) voda</izvorni_sadrzaj>
    <derivirana_varijabla naziv="DomainObject.Predmet.ProtustrankaNazivFormated_1">BRANITELJSKA ZADRUGA KLEK za gospodarenje ribama slatkih (kopnenih) voda</derivirana_varijabla>
  </DomainObject.Predmet.ProtustrankaNazivFormated>
  <DomainObject.Predmet.ProtustrankaNazivFormatedOIB>
    <izvorni_sadrzaj>BRANITELJSKA ZADRUGA KLEK za gospodarenje ribama slatkih (kopnenih) voda, OIB 29453578770</izvorni_sadrzaj>
    <derivirana_varijabla naziv="DomainObject.Predmet.ProtustrankaNazivFormatedOIB_1">BRANITELJSKA ZADRUGA KLEK za gospodarenje ribama slatkih (kopnenih) voda, OIB 29453578770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KLEK za gospodarenje ribama slatkih (kopnenih) voda</item>
    </izvorni_sadrzaj>
    <derivirana_varijabla naziv="DomainObject.Predmet.ProtuStrankaListFormated_1">
      <item>BRANITELJSKA ZADRUGA KLEK za gospodarenje ribama slatkih (kopnenih) voda</item>
    </derivirana_varijabla>
  </DomainObject.Predmet.ProtuStrankaListFormated>
  <DomainObject.Predmet.ProtuStrankaListFormatedOIB>
    <izvorni_sadrzaj>
      <item>BRANITELJSKA ZADRUGA KLEK za gospodarenje ribama slatkih (kopnenih) voda, OIB 29453578770</item>
    </izvorni_sadrzaj>
    <derivirana_varijabla naziv="DomainObject.Predmet.ProtuStrankaListFormatedOIB_1">
      <item>BRANITELJSKA ZADRUGA KLEK za gospodarenje ribama slatkih (kopnenih) voda, OIB 29453578770</item>
    </derivirana_varijabla>
  </DomainObject.Predmet.ProtuStrankaListFormatedOIB>
  <DomainObject.Predmet.ProtuStrankaListFormatedWithAdress>
    <izvorni_sadrzaj>
      <item>BRANITELJSKA ZADRUGA KLEK za gospodarenje ribama slatkih (kopnenih) voda, 1. gardijske brigade 2, 47304 Plaški</item>
    </izvorni_sadrzaj>
    <derivirana_varijabla naziv="DomainObject.Predmet.ProtuStrankaListFormatedWithAdress_1">
      <item>BRANITELJSKA ZADRUGA KLEK za gospodarenje ribama slatkih (kopnenih) voda, 1. gardijske brigade 2, 47304 Plaški</item>
    </derivirana_varijabla>
  </DomainObject.Predmet.ProtuStrankaListFormatedWithAdress>
  <DomainObject.Predmet.ProtuStrankaListFormatedWithAdressOIB>
    <izvorni_sadrzaj>
      <item>BRANITELJSKA ZADRUGA KLEK za gospodarenje ribama slatkih (kopnenih) voda, OIB 29453578770, 1. gardijske brigade 2, 47304 Plaški</item>
    </izvorni_sadrzaj>
    <derivirana_varijabla naziv="DomainObject.Predmet.ProtuStrankaListFormatedWithAdressOIB_1">
      <item>BRANITELJSKA ZADRUGA KLEK za gospodarenje ribama slatkih (kopnenih) voda, OIB 29453578770, 1. gardijske brigade 2, 47304 Plaški</item>
    </derivirana_varijabla>
  </DomainObject.Predmet.ProtuStrankaListFormatedWithAdressOIB>
  <DomainObject.Predmet.ProtuStrankaListNazivFormated>
    <izvorni_sadrzaj>
      <item>BRANITELJSKA ZADRUGA KLEK za gospodarenje ribama slatkih (kopnenih) voda</item>
    </izvorni_sadrzaj>
    <derivirana_varijabla naziv="DomainObject.Predmet.ProtuStrankaListNazivFormated_1">
      <item>BRANITELJSKA ZADRUGA KLEK za gospodarenje ribama slatkih (kopnenih) voda</item>
    </derivirana_varijabla>
  </DomainObject.Predmet.ProtuStrankaListNazivFormated>
  <DomainObject.Predmet.ProtuStrankaListNazivFormatedOIB>
    <izvorni_sadrzaj>
      <item>BRANITELJSKA ZADRUGA KLEK za gospodarenje ribama slatkih (kopnenih) voda, OIB 29453578770</item>
    </izvorni_sadrzaj>
    <derivirana_varijabla naziv="DomainObject.Predmet.ProtuStrankaListNazivFormatedOIB_1">
      <item>BRANITELJSKA ZADRUGA KLEK za gospodarenje ribama slatkih (kopnenih) voda, OIB 29453578770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>St-1367/2022-3</izvorni_sadrzaj>
    <derivirana_varijabla naziv="DomainObject.PoslovniBrojDokumenta_1">St-1367/2022-3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KLEK za gospodarenje ribama slatkih (kopnenih) voda</izvorni_sadrzaj>
    <derivirana_varijabla naziv="DomainObject.Predmet.ProtustrankaIDrugi_1">BRANITELJSKA ZADRUGA KLEK za gospodarenje ribama slatkih (kopnenih) voda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BRANITELJSKA ZADRUGA KLEK za gospodarenje ribama slatkih (kopnenih) voda, OIB 29453578770, 1. gardijske brigade 2, 47304 Plaški</izvorni_sadrzaj>
    <derivirana_varijabla naziv="DomainObject.Predmet.ProtustrankaIDrugiAdressOIB_1">BRANITELJSKA ZADRUGA KLEK za gospodarenje ribama slatkih (kopnenih) voda, OIB 29453578770, 1. gardijske brigade 2,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KLEK za gospodarenje ribama slatkih (kopnenih) voda</item>
      <item>Financijska agencija</item>
    </izvorni_sadrzaj>
    <derivirana_varijabla naziv="DomainObject.Predmet.SudioniciListNaziv_1">
      <item>BRANITELJSKA ZADRUGA KLEK za gospodarenje ribama slatkih (kopnenih) voda</item>
      <item>Financijska agencija</item>
    </derivirana_varijabla>
  </DomainObject.Predmet.SudioniciListNaziv>
  <DomainObject.Predmet.SudioniciListAdressOIB>
    <izvorni_sadrzaj>
      <item>BRANITELJSKA ZADRUGA KLEK za gospodarenje ribama slatkih (kopnenih) voda, OIB 29453578770, 1. gardijske brigade 2,47304 Plaški</item>
      <item>Financijska agencija, OIB 85821130368, UL.PAVLA VITEZOVIĆA 1,47000 Karlovac</item>
    </izvorni_sadrzaj>
    <derivirana_varijabla naziv="DomainObject.Predmet.SudioniciListAdressOIB_1">
      <item>BRANITELJSKA ZADRUGA KLEK za gospodarenje ribama slatkih (kopnenih) voda, OIB 29453578770, 1. gardijske brigade 2,47304 Plaški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29453578770</item>
      <item>, OIB 85821130368</item>
    </izvorni_sadrzaj>
    <derivirana_varijabla naziv="DomainObject.Predmet.SudioniciListNazivOIB_1">
      <item>, OIB 29453578770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travnja 2022.</izvorni_sadrzaj>
    <derivirana_varijabla naziv="DomainObject.Predmet.DatumPocetkaProcesa_1">25.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145</properties:Words>
  <properties:Characters>875</properties:Characters>
  <properties:Lines>47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St-1367/2022-3 / 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